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360FA" w14:textId="77777777" w:rsidR="00F00CF4" w:rsidRDefault="00F00CF4" w:rsidP="00F00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ULTHWAYT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7AC3588" w14:textId="77777777" w:rsidR="00F00CF4" w:rsidRDefault="00F00CF4" w:rsidP="00F00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Ripon, West Riding of Yorkshire. Mason.</w:t>
      </w:r>
    </w:p>
    <w:p w14:paraId="448E6CA9" w14:textId="77777777" w:rsidR="00F00CF4" w:rsidRDefault="00F00CF4" w:rsidP="00F00CF4">
      <w:pPr>
        <w:rPr>
          <w:rFonts w:ascii="Times New Roman" w:hAnsi="Times New Roman" w:cs="Times New Roman"/>
        </w:rPr>
      </w:pPr>
    </w:p>
    <w:p w14:paraId="26EB6976" w14:textId="77777777" w:rsidR="00F00CF4" w:rsidRDefault="00F00CF4" w:rsidP="00F00CF4">
      <w:pPr>
        <w:rPr>
          <w:rFonts w:ascii="Times New Roman" w:hAnsi="Times New Roman" w:cs="Times New Roman"/>
        </w:rPr>
      </w:pPr>
    </w:p>
    <w:p w14:paraId="30399415" w14:textId="77777777" w:rsidR="00F00CF4" w:rsidRDefault="00F00CF4" w:rsidP="00F00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Neuton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14:paraId="2BF2B6A8" w14:textId="77777777" w:rsidR="00F00CF4" w:rsidRDefault="00F00CF4" w:rsidP="00F00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Bradford of Adel(q.v.), William Copley, senior, of </w:t>
      </w:r>
      <w:proofErr w:type="spellStart"/>
      <w:r>
        <w:rPr>
          <w:rFonts w:ascii="Times New Roman" w:hAnsi="Times New Roman" w:cs="Times New Roman"/>
        </w:rPr>
        <w:t>Kirkburton</w:t>
      </w:r>
      <w:proofErr w:type="spellEnd"/>
      <w:r>
        <w:rPr>
          <w:rFonts w:ascii="Times New Roman" w:hAnsi="Times New Roman" w:cs="Times New Roman"/>
        </w:rPr>
        <w:t>(q.v.), William</w:t>
      </w:r>
    </w:p>
    <w:p w14:paraId="19561A62" w14:textId="77777777" w:rsidR="00F00CF4" w:rsidRDefault="00F00CF4" w:rsidP="00F00CF4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Goldesburgh</w:t>
      </w:r>
      <w:proofErr w:type="spellEnd"/>
      <w:r>
        <w:rPr>
          <w:rFonts w:ascii="Times New Roman" w:hAnsi="Times New Roman" w:cs="Times New Roman"/>
        </w:rPr>
        <w:t xml:space="preserve"> of Hemingbrough(q.v.) and William Copley, junior, of </w:t>
      </w:r>
      <w:proofErr w:type="spellStart"/>
      <w:r>
        <w:rPr>
          <w:rFonts w:ascii="Times New Roman" w:hAnsi="Times New Roman" w:cs="Times New Roman"/>
        </w:rPr>
        <w:t>Kirkburton</w:t>
      </w:r>
      <w:proofErr w:type="spellEnd"/>
      <w:r>
        <w:rPr>
          <w:rFonts w:ascii="Times New Roman" w:hAnsi="Times New Roman" w:cs="Times New Roman"/>
        </w:rPr>
        <w:t>(q.v.).</w:t>
      </w:r>
    </w:p>
    <w:p w14:paraId="173EE2CB" w14:textId="77777777" w:rsidR="00F00CF4" w:rsidRDefault="00F00CF4" w:rsidP="00F00CF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28F3A45" w14:textId="77777777" w:rsidR="00F00CF4" w:rsidRDefault="00F00CF4" w:rsidP="00F00CF4">
      <w:pPr>
        <w:rPr>
          <w:rFonts w:ascii="Times New Roman" w:hAnsi="Times New Roman" w:cs="Times New Roman"/>
        </w:rPr>
      </w:pPr>
    </w:p>
    <w:p w14:paraId="2BBB4F92" w14:textId="77777777" w:rsidR="00F00CF4" w:rsidRDefault="00F00CF4" w:rsidP="00F00CF4">
      <w:pPr>
        <w:rPr>
          <w:rFonts w:ascii="Times New Roman" w:hAnsi="Times New Roman" w:cs="Times New Roman"/>
        </w:rPr>
      </w:pPr>
    </w:p>
    <w:p w14:paraId="4BE85A19" w14:textId="77777777" w:rsidR="00F00CF4" w:rsidRDefault="00F00CF4" w:rsidP="00F00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July 2018</w:t>
      </w:r>
    </w:p>
    <w:p w14:paraId="268FDD3F" w14:textId="77777777" w:rsidR="006B2F86" w:rsidRPr="00E71FC3" w:rsidRDefault="00F00C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E6E3F" w14:textId="77777777" w:rsidR="00F00CF4" w:rsidRDefault="00F00CF4" w:rsidP="00E71FC3">
      <w:r>
        <w:separator/>
      </w:r>
    </w:p>
  </w:endnote>
  <w:endnote w:type="continuationSeparator" w:id="0">
    <w:p w14:paraId="6B3921D0" w14:textId="77777777" w:rsidR="00F00CF4" w:rsidRDefault="00F00C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66D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78E67" w14:textId="77777777" w:rsidR="00F00CF4" w:rsidRDefault="00F00CF4" w:rsidP="00E71FC3">
      <w:r>
        <w:separator/>
      </w:r>
    </w:p>
  </w:footnote>
  <w:footnote w:type="continuationSeparator" w:id="0">
    <w:p w14:paraId="29367DC1" w14:textId="77777777" w:rsidR="00F00CF4" w:rsidRDefault="00F00C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CF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CACC"/>
  <w15:chartTrackingRefBased/>
  <w15:docId w15:val="{6B1FB8BA-F839-413F-BF81-7010C6F55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0CF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00C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2018-08-03T20:35:00Z</dcterms:created>
  <dcterms:modified xsi:type="dcterms:W3CDTF">2018-08-03T20:38:00Z</dcterms:modified>
</cp:coreProperties>
</file>